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9072"/>
      </w:tblGrid>
      <w:tr w:rsidR="00D51241" w:rsidRPr="00153784" w14:paraId="7BF082CC" w14:textId="77777777" w:rsidTr="000B5287">
        <w:trPr>
          <w:trHeight w:val="4095"/>
        </w:trPr>
        <w:tc>
          <w:tcPr>
            <w:tcW w:w="9210" w:type="dxa"/>
            <w:shd w:val="clear" w:color="auto" w:fill="auto"/>
            <w:vAlign w:val="center"/>
          </w:tcPr>
          <w:p w14:paraId="787553C7" w14:textId="44870853" w:rsidR="00D51241" w:rsidRPr="00153784" w:rsidRDefault="00D51241" w:rsidP="000B5287">
            <w:pPr>
              <w:pStyle w:val="RFE1Titel"/>
              <w:rPr>
                <w:rFonts w:ascii="AOK Buenos Aires" w:hAnsi="AOK Buenos Aires"/>
              </w:rPr>
            </w:pPr>
            <w:r w:rsidRPr="00153784">
              <w:rPr>
                <w:rFonts w:ascii="AOK Buenos Aires" w:hAnsi="AOK Buenos Aires"/>
              </w:rPr>
              <w:t xml:space="preserve">Anlage </w:t>
            </w:r>
            <w:r w:rsidR="00153784" w:rsidRPr="00153784">
              <w:rPr>
                <w:rFonts w:ascii="AOK Buenos Aires" w:hAnsi="AOK Buenos Aires"/>
              </w:rPr>
              <w:t>13</w:t>
            </w:r>
          </w:p>
          <w:p w14:paraId="481BFB98" w14:textId="77777777" w:rsidR="00D51241" w:rsidRPr="00153784" w:rsidRDefault="00D51241" w:rsidP="000B5287">
            <w:pPr>
              <w:pStyle w:val="RFE2Titeltext"/>
              <w:rPr>
                <w:rFonts w:ascii="AOK Buenos Aires" w:hAnsi="AOK Buenos Aires"/>
              </w:rPr>
            </w:pPr>
          </w:p>
          <w:p w14:paraId="6A419B7A" w14:textId="3BE13D6F" w:rsidR="00153784" w:rsidRPr="00153784" w:rsidRDefault="00153784" w:rsidP="00153784">
            <w:pPr>
              <w:pStyle w:val="RFE2Titeltext"/>
              <w:rPr>
                <w:rFonts w:ascii="AOK Buenos Aires" w:hAnsi="AOK Buenos Aires" w:cs="Arial"/>
                <w:sz w:val="21"/>
                <w:szCs w:val="21"/>
              </w:rPr>
            </w:pPr>
            <w:r w:rsidRPr="00153784">
              <w:rPr>
                <w:rFonts w:ascii="AOK Buenos Aires" w:hAnsi="AOK Buenos Aires"/>
                <w:szCs w:val="28"/>
              </w:rPr>
              <w:t xml:space="preserve">der Vergabeunterlagen zur Ausschreibung des </w:t>
            </w:r>
            <w:r w:rsidRPr="00153784">
              <w:rPr>
                <w:rFonts w:ascii="AOK Buenos Aires" w:hAnsi="AOK Buenos Aires"/>
                <w:szCs w:val="28"/>
              </w:rPr>
              <w:br/>
              <w:t xml:space="preserve">AOK-Bundesverbandes </w:t>
            </w:r>
            <w:r w:rsidRPr="00153784">
              <w:rPr>
                <w:rFonts w:ascii="AOK Buenos Aires" w:hAnsi="AOK Buenos Aires"/>
                <w:szCs w:val="28"/>
              </w:rPr>
              <w:br/>
              <w:t xml:space="preserve">„Einrichtung eines hochwertigen Studios zur Produktion von internen und externen Videoinhalten – hier </w:t>
            </w:r>
            <w:proofErr w:type="spellStart"/>
            <w:r w:rsidR="00C90758" w:rsidRPr="007C6DA5">
              <w:rPr>
                <w:rFonts w:ascii="AOK Buenos Aires" w:hAnsi="AOK Buenos Aires"/>
              </w:rPr>
              <w:t>Setbau</w:t>
            </w:r>
            <w:proofErr w:type="spellEnd"/>
            <w:r w:rsidR="00C90758" w:rsidRPr="007C6DA5">
              <w:rPr>
                <w:rFonts w:ascii="AOK Buenos Aires" w:hAnsi="AOK Buenos Aires"/>
              </w:rPr>
              <w:t xml:space="preserve"> und Möbelbau</w:t>
            </w:r>
            <w:r w:rsidRPr="00153784">
              <w:rPr>
                <w:rFonts w:ascii="AOK Buenos Aires" w:hAnsi="AOK Buenos Aires"/>
                <w:szCs w:val="28"/>
              </w:rPr>
              <w:t>“</w:t>
            </w:r>
          </w:p>
          <w:p w14:paraId="4B75A966" w14:textId="61BB51E5" w:rsidR="00D51241" w:rsidRPr="00153784" w:rsidRDefault="00D51241" w:rsidP="004647C5">
            <w:pPr>
              <w:pStyle w:val="RFE2Titeltext"/>
              <w:rPr>
                <w:rFonts w:ascii="AOK Buenos Aires" w:hAnsi="AOK Buenos Aires"/>
              </w:rPr>
            </w:pPr>
          </w:p>
        </w:tc>
      </w:tr>
      <w:tr w:rsidR="00D51241" w:rsidRPr="00153784" w14:paraId="098A3D08" w14:textId="77777777" w:rsidTr="000B5287">
        <w:trPr>
          <w:trHeight w:val="7370"/>
        </w:trPr>
        <w:tc>
          <w:tcPr>
            <w:tcW w:w="9210" w:type="dxa"/>
            <w:shd w:val="clear" w:color="auto" w:fill="auto"/>
          </w:tcPr>
          <w:p w14:paraId="54D6B6A8" w14:textId="2D2557ED" w:rsidR="00D51241" w:rsidRPr="00153784" w:rsidRDefault="00D51241" w:rsidP="00D51241">
            <w:pPr>
              <w:pStyle w:val="RFE1Titel"/>
              <w:rPr>
                <w:rFonts w:ascii="AOK Buenos Aires" w:hAnsi="AOK Buenos Aires"/>
              </w:rPr>
            </w:pPr>
            <w:r w:rsidRPr="00153784">
              <w:rPr>
                <w:rFonts w:ascii="AOK Buenos Aires" w:hAnsi="AOK Buenos Aires"/>
              </w:rPr>
              <w:t>Erklärung einer Bietergemeinschaft</w:t>
            </w:r>
          </w:p>
          <w:p w14:paraId="4C2A3042" w14:textId="77777777" w:rsidR="00D51241" w:rsidRPr="00153784" w:rsidRDefault="00D51241" w:rsidP="003A5F99">
            <w:pPr>
              <w:pStyle w:val="RFE2Titeltext"/>
              <w:rPr>
                <w:rFonts w:ascii="AOK Buenos Aires" w:hAnsi="AOK Buenos Aires"/>
              </w:rPr>
            </w:pPr>
            <w:r w:rsidRPr="00153784">
              <w:rPr>
                <w:rFonts w:ascii="AOK Buenos Aires" w:hAnsi="AOK Buenos Aires"/>
              </w:rPr>
              <w:t>(</w:t>
            </w:r>
            <w:r w:rsidR="003A5F99" w:rsidRPr="00153784">
              <w:rPr>
                <w:rFonts w:ascii="AOK Buenos Aires" w:hAnsi="AOK Buenos Aires"/>
              </w:rPr>
              <w:t>ggf.</w:t>
            </w:r>
            <w:r w:rsidRPr="00153784">
              <w:rPr>
                <w:rFonts w:ascii="AOK Buenos Aires" w:hAnsi="AOK Buenos Aires"/>
              </w:rPr>
              <w:t xml:space="preserve"> vom Bieter einzureichen)</w:t>
            </w:r>
          </w:p>
        </w:tc>
      </w:tr>
    </w:tbl>
    <w:p w14:paraId="17540259" w14:textId="77777777" w:rsidR="00D51241" w:rsidRPr="00153784" w:rsidRDefault="00D51241">
      <w:pPr>
        <w:spacing w:after="200" w:line="276" w:lineRule="auto"/>
        <w:rPr>
          <w:rFonts w:ascii="AOK Buenos Aires" w:hAnsi="AOK Buenos Aires"/>
          <w:b/>
          <w:color w:val="000000"/>
          <w:sz w:val="36"/>
          <w:szCs w:val="40"/>
          <w:lang w:eastAsia="en-US"/>
        </w:rPr>
      </w:pPr>
      <w:r w:rsidRPr="00153784">
        <w:rPr>
          <w:rFonts w:ascii="AOK Buenos Aires" w:hAnsi="AOK Buenos Aires"/>
        </w:rPr>
        <w:br w:type="page"/>
      </w:r>
    </w:p>
    <w:p w14:paraId="0CEACAC8" w14:textId="155969A8" w:rsidR="00F33156" w:rsidRPr="00153784" w:rsidRDefault="00F33156" w:rsidP="00F33156">
      <w:pPr>
        <w:pStyle w:val="RFE1Titel"/>
        <w:rPr>
          <w:rFonts w:ascii="AOK Buenos Aires" w:hAnsi="AOK Buenos Aires"/>
        </w:rPr>
      </w:pPr>
      <w:r w:rsidRPr="00153784">
        <w:rPr>
          <w:rFonts w:ascii="AOK Buenos Aires" w:hAnsi="AOK Buenos Aires"/>
        </w:rPr>
        <w:lastRenderedPageBreak/>
        <w:t>Erklärung einer Bietergemeinschaft</w:t>
      </w:r>
    </w:p>
    <w:p w14:paraId="267201D8" w14:textId="77777777" w:rsidR="00F33156" w:rsidRPr="00153784" w:rsidRDefault="00F33156" w:rsidP="00D51241">
      <w:pPr>
        <w:pStyle w:val="RFEText115"/>
        <w:rPr>
          <w:rFonts w:ascii="AOK Buenos Aires" w:hAnsi="AOK Buenos Aires"/>
        </w:rPr>
      </w:pPr>
      <w:r w:rsidRPr="00153784">
        <w:rPr>
          <w:rFonts w:ascii="AOK Buenos Aires" w:hAnsi="AOK Buenos Aires"/>
        </w:rPr>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7EBD953B" w14:textId="77777777" w:rsidR="00D51241" w:rsidRPr="00153784" w:rsidRDefault="00D51241" w:rsidP="00D51241">
      <w:pPr>
        <w:pStyle w:val="RFEText115"/>
        <w:rPr>
          <w:rFonts w:ascii="AOK Buenos Aires" w:hAnsi="AOK Buenos Air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3"/>
        <w:gridCol w:w="5799"/>
      </w:tblGrid>
      <w:tr w:rsidR="00F33156" w:rsidRPr="00153784" w14:paraId="2D5A6DD0" w14:textId="77777777" w:rsidTr="002F0AF7">
        <w:tc>
          <w:tcPr>
            <w:tcW w:w="3266" w:type="dxa"/>
            <w:tcBorders>
              <w:bottom w:val="single" w:sz="4" w:space="0" w:color="auto"/>
            </w:tcBorders>
            <w:shd w:val="clear" w:color="auto" w:fill="D9D9D9"/>
          </w:tcPr>
          <w:p w14:paraId="4A12E980" w14:textId="77777777" w:rsidR="00F33156" w:rsidRPr="00153784" w:rsidRDefault="00F33156" w:rsidP="000B5287">
            <w:pPr>
              <w:pStyle w:val="RFEText100"/>
              <w:rPr>
                <w:rFonts w:ascii="AOK Buenos Aires" w:hAnsi="AOK Buenos Aires"/>
                <w:b/>
              </w:rPr>
            </w:pPr>
            <w:r w:rsidRPr="00153784">
              <w:rPr>
                <w:rFonts w:ascii="AOK Buenos Aires" w:hAnsi="AOK Buenos Aires"/>
                <w:b/>
              </w:rPr>
              <w:t>Name der Bietergemeinschaft:</w:t>
            </w:r>
          </w:p>
        </w:tc>
        <w:tc>
          <w:tcPr>
            <w:tcW w:w="5814" w:type="dxa"/>
            <w:tcBorders>
              <w:bottom w:val="single" w:sz="4" w:space="0" w:color="auto"/>
            </w:tcBorders>
            <w:shd w:val="clear" w:color="auto" w:fill="FFFFFF"/>
          </w:tcPr>
          <w:p w14:paraId="5294B116" w14:textId="77777777" w:rsidR="00F33156" w:rsidRPr="00153784" w:rsidRDefault="00F33156" w:rsidP="000B5287">
            <w:pPr>
              <w:pStyle w:val="RFEText100"/>
              <w:rPr>
                <w:rFonts w:ascii="AOK Buenos Aires" w:hAnsi="AOK Buenos Aires"/>
                <w:b/>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bl>
    <w:p w14:paraId="01338FB8" w14:textId="77777777" w:rsidR="00D51241" w:rsidRPr="00153784" w:rsidRDefault="00D51241" w:rsidP="00D51241">
      <w:pPr>
        <w:pStyle w:val="RFEText115"/>
        <w:rPr>
          <w:rFonts w:ascii="AOK Buenos Aires" w:hAnsi="AOK Buenos Aires"/>
        </w:rPr>
      </w:pPr>
    </w:p>
    <w:p w14:paraId="321D4070" w14:textId="77777777" w:rsidR="00F33156" w:rsidRPr="00153784" w:rsidRDefault="00F33156" w:rsidP="00D51241">
      <w:pPr>
        <w:pStyle w:val="RFEText115"/>
        <w:rPr>
          <w:rFonts w:ascii="AOK Buenos Aires" w:hAnsi="AOK Buenos Aires"/>
        </w:rPr>
      </w:pPr>
      <w:r w:rsidRPr="00153784">
        <w:rPr>
          <w:rFonts w:ascii="AOK Buenos Aires" w:hAnsi="AOK Buenos Aires"/>
        </w:rPr>
        <w:t>Die Bietergemeinschaft besteht aus den folgenden Mitgliedern:</w:t>
      </w:r>
    </w:p>
    <w:tbl>
      <w:tblPr>
        <w:tblW w:w="0" w:type="auto"/>
        <w:tblCellMar>
          <w:left w:w="0" w:type="dxa"/>
          <w:right w:w="0" w:type="dxa"/>
        </w:tblCellMar>
        <w:tblLook w:val="04A0" w:firstRow="1" w:lastRow="0" w:firstColumn="1" w:lastColumn="0" w:noHBand="0" w:noVBand="1"/>
      </w:tblPr>
      <w:tblGrid>
        <w:gridCol w:w="1280"/>
        <w:gridCol w:w="7782"/>
      </w:tblGrid>
      <w:tr w:rsidR="00F33156" w:rsidRPr="00153784" w14:paraId="7728699C"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73DE42E" w14:textId="77777777" w:rsidR="00F33156" w:rsidRPr="00153784" w:rsidRDefault="00F33156" w:rsidP="000B5287">
            <w:pPr>
              <w:pStyle w:val="RFEText100"/>
              <w:rPr>
                <w:rFonts w:ascii="AOK Buenos Aires" w:hAnsi="AOK Buenos Aires"/>
                <w:b/>
              </w:rPr>
            </w:pP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0C676F60" w14:textId="77777777" w:rsidR="00F33156" w:rsidRPr="00153784" w:rsidRDefault="00F33156" w:rsidP="000B5287">
            <w:pPr>
              <w:pStyle w:val="RFEText100"/>
              <w:rPr>
                <w:rFonts w:ascii="AOK Buenos Aires" w:hAnsi="AOK Buenos Aires"/>
                <w:b/>
              </w:rPr>
            </w:pPr>
            <w:r w:rsidRPr="00153784">
              <w:rPr>
                <w:rFonts w:ascii="AOK Buenos Aires" w:hAnsi="AOK Buenos Aires"/>
                <w:b/>
              </w:rPr>
              <w:t>Firma/Institution/Rechtsform</w:t>
            </w:r>
          </w:p>
        </w:tc>
      </w:tr>
      <w:tr w:rsidR="00F33156" w:rsidRPr="00153784" w14:paraId="15002302" w14:textId="77777777" w:rsidTr="002F0AF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46882EA"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1:</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18732932"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r w:rsidR="00F33156" w:rsidRPr="00153784" w14:paraId="4A397E42"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414BADE9"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2:</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0F5BA79A"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r w:rsidR="00F33156" w:rsidRPr="00153784" w14:paraId="12CE57C0"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AAD967A"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3:</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10727A6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r w:rsidR="00F33156" w:rsidRPr="00153784" w14:paraId="11518D33"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109192D"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4:</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25177E35"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bl>
    <w:p w14:paraId="00A29E1F" w14:textId="77777777" w:rsidR="00D51241" w:rsidRPr="00153784" w:rsidRDefault="00D51241" w:rsidP="00D51241">
      <w:pPr>
        <w:pStyle w:val="RFEText115"/>
        <w:rPr>
          <w:rFonts w:ascii="AOK Buenos Aires" w:hAnsi="AOK Buenos Aires"/>
        </w:rPr>
      </w:pPr>
    </w:p>
    <w:p w14:paraId="7998AE66" w14:textId="77777777" w:rsidR="00F33156" w:rsidRPr="00153784" w:rsidRDefault="00F33156" w:rsidP="00D51241">
      <w:pPr>
        <w:pStyle w:val="RFEText115"/>
        <w:rPr>
          <w:rFonts w:ascii="AOK Buenos Aires" w:hAnsi="AOK Buenos Aires"/>
        </w:rPr>
      </w:pPr>
      <w:r w:rsidRPr="00153784">
        <w:rPr>
          <w:rFonts w:ascii="AOK Buenos Aires" w:hAnsi="AOK Buenos Aires"/>
        </w:rPr>
        <w:t xml:space="preserve">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w:t>
      </w:r>
      <w:r w:rsidR="00A42843" w:rsidRPr="00153784">
        <w:rPr>
          <w:rFonts w:ascii="AOK Buenos Aires" w:hAnsi="AOK Buenos Aires"/>
        </w:rPr>
        <w:t xml:space="preserve">der </w:t>
      </w:r>
      <w:r w:rsidRPr="00153784">
        <w:rPr>
          <w:rFonts w:ascii="AOK Buenos Aires" w:hAnsi="AOK Buenos Aires"/>
        </w:rPr>
        <w:t>Auftraggeber</w:t>
      </w:r>
      <w:r w:rsidR="00810533" w:rsidRPr="00153784">
        <w:rPr>
          <w:rFonts w:ascii="AOK Buenos Aires" w:hAnsi="AOK Buenos Aires"/>
        </w:rPr>
        <w:t>in</w:t>
      </w:r>
      <w:r w:rsidRPr="00153784">
        <w:rPr>
          <w:rFonts w:ascii="AOK Buenos Aires" w:hAnsi="AOK Buenos Aires"/>
        </w:rPr>
        <w:t xml:space="preserve"> und seinen Ansprechpartnern zu führen und Vereinbarungen zu der Leistung zu treffen.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9"/>
        <w:gridCol w:w="6933"/>
      </w:tblGrid>
      <w:tr w:rsidR="00F33156" w:rsidRPr="00153784" w14:paraId="2BA0B7A5" w14:textId="77777777" w:rsidTr="002F0AF7">
        <w:tc>
          <w:tcPr>
            <w:tcW w:w="9080" w:type="dxa"/>
            <w:gridSpan w:val="2"/>
            <w:shd w:val="clear" w:color="auto" w:fill="D9D9D9"/>
          </w:tcPr>
          <w:p w14:paraId="71678686" w14:textId="77777777" w:rsidR="00F33156" w:rsidRPr="00153784" w:rsidRDefault="00F33156" w:rsidP="000B5287">
            <w:pPr>
              <w:pStyle w:val="RFEText100"/>
              <w:rPr>
                <w:rFonts w:ascii="AOK Buenos Aires" w:hAnsi="AOK Buenos Aires"/>
                <w:b/>
              </w:rPr>
            </w:pPr>
            <w:r w:rsidRPr="00153784">
              <w:rPr>
                <w:rFonts w:ascii="AOK Buenos Aires" w:hAnsi="AOK Buenos Aires"/>
                <w:b/>
              </w:rPr>
              <w:t>Bevollmächtigter Vertreter der Bietergemeinschaft:</w:t>
            </w:r>
          </w:p>
        </w:tc>
      </w:tr>
      <w:tr w:rsidR="00F33156" w:rsidRPr="00153784" w14:paraId="0067057E" w14:textId="77777777" w:rsidTr="002F0AF7">
        <w:tc>
          <w:tcPr>
            <w:tcW w:w="2132" w:type="dxa"/>
            <w:shd w:val="clear" w:color="auto" w:fill="D9D9D9"/>
          </w:tcPr>
          <w:p w14:paraId="4FB1FD3F" w14:textId="77777777" w:rsidR="00F33156" w:rsidRPr="00153784" w:rsidRDefault="00F33156" w:rsidP="000B5287">
            <w:pPr>
              <w:pStyle w:val="RFEText100"/>
              <w:rPr>
                <w:rFonts w:ascii="AOK Buenos Aires" w:hAnsi="AOK Buenos Aires"/>
                <w:b/>
              </w:rPr>
            </w:pPr>
            <w:r w:rsidRPr="00153784">
              <w:rPr>
                <w:rFonts w:ascii="AOK Buenos Aires" w:hAnsi="AOK Buenos Aires"/>
                <w:b/>
              </w:rPr>
              <w:t>Name:</w:t>
            </w:r>
          </w:p>
        </w:tc>
        <w:tc>
          <w:tcPr>
            <w:tcW w:w="6948" w:type="dxa"/>
          </w:tcPr>
          <w:p w14:paraId="7A4D3E9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CCBD451" w14:textId="77777777" w:rsidTr="002F0AF7">
        <w:tc>
          <w:tcPr>
            <w:tcW w:w="2132" w:type="dxa"/>
            <w:shd w:val="clear" w:color="auto" w:fill="D9D9D9"/>
          </w:tcPr>
          <w:p w14:paraId="0B4A7623" w14:textId="77777777" w:rsidR="00F33156" w:rsidRPr="00153784" w:rsidRDefault="00F33156" w:rsidP="000B5287">
            <w:pPr>
              <w:pStyle w:val="RFEText100"/>
              <w:rPr>
                <w:rFonts w:ascii="AOK Buenos Aires" w:hAnsi="AOK Buenos Aires"/>
                <w:b/>
              </w:rPr>
            </w:pPr>
            <w:r w:rsidRPr="00153784">
              <w:rPr>
                <w:rFonts w:ascii="AOK Buenos Aires" w:hAnsi="AOK Buenos Aires"/>
                <w:b/>
              </w:rPr>
              <w:t>Telefon:</w:t>
            </w:r>
          </w:p>
        </w:tc>
        <w:tc>
          <w:tcPr>
            <w:tcW w:w="6948" w:type="dxa"/>
          </w:tcPr>
          <w:p w14:paraId="42A2DB82"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27FB3B9E" w14:textId="77777777" w:rsidTr="002F0AF7">
        <w:tc>
          <w:tcPr>
            <w:tcW w:w="2132" w:type="dxa"/>
            <w:shd w:val="clear" w:color="auto" w:fill="D9D9D9"/>
          </w:tcPr>
          <w:p w14:paraId="329D30FF" w14:textId="77777777" w:rsidR="00F33156" w:rsidRPr="00153784" w:rsidRDefault="00F33156" w:rsidP="000B5287">
            <w:pPr>
              <w:pStyle w:val="RFEText100"/>
              <w:rPr>
                <w:rFonts w:ascii="AOK Buenos Aires" w:hAnsi="AOK Buenos Aires"/>
                <w:b/>
              </w:rPr>
            </w:pPr>
            <w:r w:rsidRPr="00153784">
              <w:rPr>
                <w:rFonts w:ascii="AOK Buenos Aires" w:hAnsi="AOK Buenos Aires"/>
                <w:b/>
              </w:rPr>
              <w:t>Telefax:</w:t>
            </w:r>
          </w:p>
        </w:tc>
        <w:tc>
          <w:tcPr>
            <w:tcW w:w="6948" w:type="dxa"/>
          </w:tcPr>
          <w:p w14:paraId="536D6CFE"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4C508C5C" w14:textId="77777777" w:rsidTr="002F0AF7">
        <w:tc>
          <w:tcPr>
            <w:tcW w:w="2132" w:type="dxa"/>
            <w:shd w:val="clear" w:color="auto" w:fill="D9D9D9"/>
          </w:tcPr>
          <w:p w14:paraId="6C2AF317" w14:textId="77777777" w:rsidR="00F33156" w:rsidRPr="00153784" w:rsidRDefault="00F33156" w:rsidP="000B5287">
            <w:pPr>
              <w:pStyle w:val="RFEText100"/>
              <w:rPr>
                <w:rFonts w:ascii="AOK Buenos Aires" w:hAnsi="AOK Buenos Aires"/>
                <w:b/>
              </w:rPr>
            </w:pPr>
            <w:r w:rsidRPr="00153784">
              <w:rPr>
                <w:rFonts w:ascii="AOK Buenos Aires" w:hAnsi="AOK Buenos Aires"/>
                <w:b/>
              </w:rPr>
              <w:t>E-Mail:</w:t>
            </w:r>
          </w:p>
        </w:tc>
        <w:tc>
          <w:tcPr>
            <w:tcW w:w="6948" w:type="dxa"/>
          </w:tcPr>
          <w:p w14:paraId="46BC9943"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bl>
    <w:p w14:paraId="49258A46" w14:textId="77777777" w:rsidR="00F33156" w:rsidRPr="00153784" w:rsidRDefault="00F33156" w:rsidP="00D51241">
      <w:pPr>
        <w:pStyle w:val="RFEText115"/>
        <w:rPr>
          <w:rFonts w:ascii="AOK Buenos Aires" w:hAnsi="AOK Buenos Aires" w:cs="Arial"/>
        </w:rPr>
      </w:pPr>
      <w:r w:rsidRPr="00153784">
        <w:rPr>
          <w:rFonts w:ascii="AOK Buenos Aires" w:hAnsi="AOK Buenos Aires" w:cs="Arial"/>
        </w:rPr>
        <w:t xml:space="preserve">Änderungen in der Person oder Vertretungsbefugnis </w:t>
      </w:r>
      <w:r w:rsidRPr="00153784">
        <w:rPr>
          <w:rFonts w:ascii="AOK Buenos Aires" w:hAnsi="AOK Buenos Aires"/>
        </w:rPr>
        <w:t xml:space="preserve">des bevollmächtigten Vertreters werden der Auftraggeberin unverzüglich schriftlich bekanntgegeben und werden </w:t>
      </w:r>
      <w:r w:rsidRPr="00153784">
        <w:rPr>
          <w:rFonts w:ascii="AOK Buenos Aires" w:hAnsi="AOK Buenos Aires" w:cs="Arial"/>
        </w:rPr>
        <w:t>erst nach Zugang dieser Erklärung wirksam.</w:t>
      </w:r>
    </w:p>
    <w:p w14:paraId="40368C00" w14:textId="77777777" w:rsidR="00D51241" w:rsidRPr="00153784" w:rsidRDefault="00D51241">
      <w:pPr>
        <w:spacing w:after="200" w:line="276" w:lineRule="auto"/>
        <w:rPr>
          <w:rFonts w:ascii="AOK Buenos Aires" w:hAnsi="AOK Buenos Aires"/>
          <w:spacing w:val="-1"/>
        </w:rPr>
      </w:pPr>
      <w:r w:rsidRPr="00153784">
        <w:rPr>
          <w:rFonts w:ascii="AOK Buenos Aires" w:hAnsi="AOK Buenos Aires"/>
        </w:rPr>
        <w:br w:type="page"/>
      </w:r>
    </w:p>
    <w:p w14:paraId="07A5BD69" w14:textId="77777777" w:rsidR="00F33156" w:rsidRPr="00153784" w:rsidRDefault="00F33156" w:rsidP="00D51241">
      <w:pPr>
        <w:pStyle w:val="RFEText115"/>
        <w:rPr>
          <w:rFonts w:ascii="AOK Buenos Aires" w:hAnsi="AOK Buenos Aires"/>
        </w:rPr>
      </w:pPr>
      <w:r w:rsidRPr="00153784">
        <w:rPr>
          <w:rFonts w:ascii="AOK Buenos Aires" w:hAnsi="AOK Buenos Aires"/>
        </w:rPr>
        <w:lastRenderedPageBreak/>
        <w:t>Die Unterzeichner erklären,</w:t>
      </w:r>
    </w:p>
    <w:p w14:paraId="7C601DB6" w14:textId="77777777" w:rsidR="00F33156" w:rsidRPr="00153784" w:rsidRDefault="00F33156" w:rsidP="00D51241">
      <w:pPr>
        <w:pStyle w:val="RFETextBullet1"/>
        <w:rPr>
          <w:rFonts w:ascii="AOK Buenos Aires" w:hAnsi="AOK Buenos Aires"/>
        </w:rPr>
      </w:pPr>
      <w:r w:rsidRPr="00153784">
        <w:rPr>
          <w:rFonts w:ascii="AOK Buenos Aires" w:hAnsi="AOK Buenos Aires"/>
        </w:rPr>
        <w:t>dass die Bietergemeinschaft</w:t>
      </w:r>
      <w:r w:rsidR="00A42843" w:rsidRPr="00153784">
        <w:rPr>
          <w:rFonts w:ascii="AOK Buenos Aires" w:hAnsi="AOK Buenos Aires"/>
        </w:rPr>
        <w:t xml:space="preserve"> im Falle einer Zuschlagserteilung (§ 43 Abs. 3 VgV)</w:t>
      </w:r>
      <w:r w:rsidRPr="00153784">
        <w:rPr>
          <w:rFonts w:ascii="AOK Buenos Aires" w:hAnsi="AOK Buenos Aires"/>
        </w:rPr>
        <w:t xml:space="preserve"> in einer Rechtsform mit gesamtschuldnerischer Haftung der Mitglieder gebildet wird,</w:t>
      </w:r>
    </w:p>
    <w:p w14:paraId="0E60D4A5" w14:textId="77777777" w:rsidR="00F33156" w:rsidRPr="00153784" w:rsidRDefault="00F33156" w:rsidP="00D51241">
      <w:pPr>
        <w:pStyle w:val="RFETextBullet1"/>
        <w:rPr>
          <w:rFonts w:ascii="AOK Buenos Aires" w:hAnsi="AOK Buenos Aires"/>
        </w:rPr>
      </w:pPr>
      <w:r w:rsidRPr="00153784">
        <w:rPr>
          <w:rFonts w:ascii="AOK Buenos Aires" w:hAnsi="AOK Buenos Aires"/>
        </w:rPr>
        <w:t>dass sie allein jeweils nicht in der Lage wären, den ausgeschriebenen Auftrag durchzuführen und ausschließlich aus diesem Grunde eine Bietergemeinschaft gegründet haben, und</w:t>
      </w:r>
    </w:p>
    <w:p w14:paraId="33CA656E" w14:textId="77777777" w:rsidR="00F33156" w:rsidRPr="00153784" w:rsidRDefault="00F33156" w:rsidP="00D51241">
      <w:pPr>
        <w:pStyle w:val="RFETextBullet1"/>
        <w:rPr>
          <w:rFonts w:ascii="AOK Buenos Aires" w:hAnsi="AOK Buenos Aires"/>
        </w:rPr>
      </w:pPr>
      <w:r w:rsidRPr="00153784">
        <w:rPr>
          <w:rFonts w:ascii="AOK Buenos Aires" w:hAnsi="AOK Buenos Aires"/>
        </w:rPr>
        <w:t xml:space="preserve">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w:t>
      </w:r>
      <w:r w:rsidR="007D20E1" w:rsidRPr="00153784">
        <w:rPr>
          <w:rFonts w:ascii="AOK Buenos Aires" w:hAnsi="AOK Buenos Aires"/>
        </w:rPr>
        <w:t xml:space="preserve">der Auftraggeberin </w:t>
      </w:r>
      <w:r w:rsidRPr="00153784">
        <w:rPr>
          <w:rFonts w:ascii="AOK Buenos Aires" w:hAnsi="AOK Buenos Aires"/>
        </w:rPr>
        <w:t>an.</w:t>
      </w:r>
    </w:p>
    <w:p w14:paraId="76A1FC3B" w14:textId="77777777" w:rsidR="00D51241" w:rsidRPr="00153784" w:rsidRDefault="00D51241" w:rsidP="00F33156">
      <w:pPr>
        <w:pStyle w:val="RFEText12berschrift"/>
        <w:rPr>
          <w:rFonts w:ascii="AOK Buenos Aires" w:hAnsi="AOK Buenos Aires"/>
        </w:rPr>
      </w:pPr>
    </w:p>
    <w:p w14:paraId="3F566A61" w14:textId="77777777" w:rsidR="00F33156" w:rsidRPr="00153784" w:rsidRDefault="00F33156" w:rsidP="00F33156">
      <w:pPr>
        <w:pStyle w:val="RFEText12berschrift"/>
        <w:rPr>
          <w:rFonts w:ascii="AOK Buenos Aires" w:hAnsi="AOK Buenos Aires"/>
        </w:rPr>
      </w:pPr>
      <w:r w:rsidRPr="00153784">
        <w:rPr>
          <w:rFonts w:ascii="AOK Buenos Aires" w:hAnsi="AOK Buenos Aires"/>
        </w:rPr>
        <w:t>Mitglied 1</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6B2821E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713BEA52"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229938E3"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419DC3CA"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7DAA432E"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07E04402"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7E78ACA"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5C6CE5A9"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58B376F5"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4BF6C4C2" w14:textId="77777777" w:rsidTr="000B5287">
        <w:tc>
          <w:tcPr>
            <w:tcW w:w="2999" w:type="dxa"/>
            <w:tcBorders>
              <w:top w:val="single" w:sz="4" w:space="0" w:color="auto"/>
            </w:tcBorders>
            <w:shd w:val="clear" w:color="auto" w:fill="auto"/>
          </w:tcPr>
          <w:p w14:paraId="08C455E8" w14:textId="77777777" w:rsidR="00F33156" w:rsidRPr="00153784" w:rsidRDefault="00F33156" w:rsidP="000B5287">
            <w:pPr>
              <w:pStyle w:val="RFEText100"/>
              <w:rPr>
                <w:rFonts w:ascii="AOK Buenos Aires" w:hAnsi="AOK Buenos Aires"/>
              </w:rPr>
            </w:pPr>
          </w:p>
        </w:tc>
        <w:tc>
          <w:tcPr>
            <w:tcW w:w="6268" w:type="dxa"/>
            <w:tcBorders>
              <w:top w:val="single" w:sz="4" w:space="0" w:color="auto"/>
            </w:tcBorders>
            <w:shd w:val="clear" w:color="auto" w:fill="auto"/>
          </w:tcPr>
          <w:p w14:paraId="6F2055C2" w14:textId="77777777" w:rsidR="00F33156" w:rsidRPr="00153784" w:rsidRDefault="00F33156" w:rsidP="000B5287">
            <w:pPr>
              <w:pStyle w:val="RFEText100"/>
              <w:rPr>
                <w:rFonts w:ascii="AOK Buenos Aires" w:hAnsi="AOK Buenos Aires"/>
              </w:rPr>
            </w:pPr>
          </w:p>
          <w:p w14:paraId="4686E152" w14:textId="77777777" w:rsidR="00D51241" w:rsidRPr="00153784" w:rsidRDefault="00D51241" w:rsidP="000B5287">
            <w:pPr>
              <w:pStyle w:val="RFEText100"/>
              <w:rPr>
                <w:rFonts w:ascii="AOK Buenos Aires" w:hAnsi="AOK Buenos Aires"/>
              </w:rPr>
            </w:pPr>
          </w:p>
          <w:p w14:paraId="3F7EEBB8" w14:textId="77777777" w:rsidR="00F33156" w:rsidRPr="00153784" w:rsidRDefault="00F33156" w:rsidP="000B5287">
            <w:pPr>
              <w:pStyle w:val="RFEText100"/>
              <w:rPr>
                <w:rFonts w:ascii="AOK Buenos Aires" w:hAnsi="AOK Buenos Aires"/>
              </w:rPr>
            </w:pPr>
          </w:p>
          <w:p w14:paraId="0325BF06"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5A1E001A" w14:textId="77777777" w:rsidR="00F33156" w:rsidRPr="00153784" w:rsidRDefault="00F33156" w:rsidP="000B5287">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Firmenstempel</w:t>
            </w:r>
          </w:p>
        </w:tc>
      </w:tr>
    </w:tbl>
    <w:p w14:paraId="54E712C1" w14:textId="77777777" w:rsidR="00F33156" w:rsidRPr="00153784" w:rsidRDefault="00F33156" w:rsidP="00F33156">
      <w:pPr>
        <w:pStyle w:val="RFEText12berschrift"/>
        <w:rPr>
          <w:rFonts w:ascii="AOK Buenos Aires" w:hAnsi="AOK Buenos Aires"/>
        </w:rPr>
      </w:pPr>
      <w:r w:rsidRPr="00153784">
        <w:rPr>
          <w:rFonts w:ascii="AOK Buenos Aires" w:hAnsi="AOK Buenos Aires"/>
        </w:rPr>
        <w:t>Mitglied 2</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29BE707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3FC74C82"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5BCEDB43"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1102434"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09EE020B"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0AD10DEE"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2CFCA22E"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33498FF8"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2824F5F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1A3E4BA" w14:textId="77777777" w:rsidTr="000B5287">
        <w:tc>
          <w:tcPr>
            <w:tcW w:w="2999" w:type="dxa"/>
            <w:tcBorders>
              <w:top w:val="single" w:sz="4" w:space="0" w:color="auto"/>
            </w:tcBorders>
            <w:shd w:val="clear" w:color="auto" w:fill="auto"/>
          </w:tcPr>
          <w:p w14:paraId="72E680F2" w14:textId="77777777" w:rsidR="00F33156" w:rsidRPr="00153784" w:rsidRDefault="00F33156" w:rsidP="000B5287">
            <w:pPr>
              <w:pStyle w:val="RFEText100"/>
              <w:rPr>
                <w:rFonts w:ascii="AOK Buenos Aires" w:hAnsi="AOK Buenos Aires"/>
              </w:rPr>
            </w:pPr>
          </w:p>
        </w:tc>
        <w:tc>
          <w:tcPr>
            <w:tcW w:w="6268" w:type="dxa"/>
            <w:tcBorders>
              <w:top w:val="single" w:sz="4" w:space="0" w:color="auto"/>
            </w:tcBorders>
            <w:shd w:val="clear" w:color="auto" w:fill="auto"/>
          </w:tcPr>
          <w:p w14:paraId="0FEDB3A3" w14:textId="77777777" w:rsidR="00F33156" w:rsidRPr="00153784" w:rsidRDefault="00F33156" w:rsidP="000B5287">
            <w:pPr>
              <w:pStyle w:val="RFEText100"/>
              <w:rPr>
                <w:rFonts w:ascii="AOK Buenos Aires" w:hAnsi="AOK Buenos Aires"/>
              </w:rPr>
            </w:pPr>
          </w:p>
          <w:p w14:paraId="2D112119" w14:textId="77777777" w:rsidR="00D51241" w:rsidRPr="00153784" w:rsidRDefault="00D51241" w:rsidP="000B5287">
            <w:pPr>
              <w:pStyle w:val="RFEText100"/>
              <w:rPr>
                <w:rFonts w:ascii="AOK Buenos Aires" w:hAnsi="AOK Buenos Aires"/>
              </w:rPr>
            </w:pPr>
          </w:p>
          <w:p w14:paraId="052F8E5B" w14:textId="77777777" w:rsidR="00F33156" w:rsidRPr="00153784" w:rsidRDefault="00F33156" w:rsidP="000B5287">
            <w:pPr>
              <w:pStyle w:val="RFEText100"/>
              <w:rPr>
                <w:rFonts w:ascii="AOK Buenos Aires" w:hAnsi="AOK Buenos Aires"/>
              </w:rPr>
            </w:pPr>
          </w:p>
          <w:p w14:paraId="0C74FD79"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7F2CB836" w14:textId="77777777" w:rsidR="00F33156" w:rsidRPr="00153784" w:rsidRDefault="00F33156" w:rsidP="000B5287">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Firmenstempel</w:t>
            </w:r>
          </w:p>
        </w:tc>
      </w:tr>
    </w:tbl>
    <w:p w14:paraId="378AB02D" w14:textId="77777777" w:rsidR="00D51241" w:rsidRPr="00153784" w:rsidRDefault="00D51241" w:rsidP="00F33156">
      <w:pPr>
        <w:pStyle w:val="RFEText12berschrift"/>
        <w:rPr>
          <w:rFonts w:ascii="AOK Buenos Aires" w:hAnsi="AOK Buenos Aires"/>
        </w:rPr>
      </w:pPr>
    </w:p>
    <w:p w14:paraId="5E958AE2" w14:textId="77777777" w:rsidR="00D51241" w:rsidRPr="00153784" w:rsidRDefault="00D51241">
      <w:pPr>
        <w:spacing w:after="200" w:line="276" w:lineRule="auto"/>
        <w:rPr>
          <w:rFonts w:ascii="AOK Buenos Aires" w:hAnsi="AOK Buenos Aires"/>
          <w:b/>
          <w:spacing w:val="-1"/>
        </w:rPr>
      </w:pPr>
      <w:r w:rsidRPr="00153784">
        <w:rPr>
          <w:rFonts w:ascii="AOK Buenos Aires" w:hAnsi="AOK Buenos Aires"/>
        </w:rPr>
        <w:br w:type="page"/>
      </w:r>
    </w:p>
    <w:p w14:paraId="29FDE675" w14:textId="77777777" w:rsidR="00F33156" w:rsidRPr="00153784" w:rsidRDefault="00F33156" w:rsidP="00F33156">
      <w:pPr>
        <w:pStyle w:val="RFEText12berschrift"/>
        <w:rPr>
          <w:rFonts w:ascii="AOK Buenos Aires" w:hAnsi="AOK Buenos Aires"/>
        </w:rPr>
      </w:pPr>
      <w:r w:rsidRPr="00153784">
        <w:rPr>
          <w:rFonts w:ascii="AOK Buenos Aires" w:hAnsi="AOK Buenos Aires"/>
        </w:rPr>
        <w:lastRenderedPageBreak/>
        <w:t>Mitglied 3</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0ED2172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0C7ECEA1"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77C9ABD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05B5E478"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2CCFB227"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36F23A5D"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05C7DA8"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2E0A8B8A"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6597EC98"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2FB05635" w14:textId="77777777" w:rsidTr="000B5287">
        <w:tc>
          <w:tcPr>
            <w:tcW w:w="2999" w:type="dxa"/>
            <w:tcBorders>
              <w:top w:val="single" w:sz="4" w:space="0" w:color="auto"/>
            </w:tcBorders>
            <w:shd w:val="clear" w:color="auto" w:fill="auto"/>
          </w:tcPr>
          <w:p w14:paraId="474D41DD" w14:textId="77777777" w:rsidR="00F33156" w:rsidRPr="00153784" w:rsidRDefault="00F33156" w:rsidP="000B5287">
            <w:pPr>
              <w:pStyle w:val="RFEText100"/>
              <w:rPr>
                <w:rFonts w:ascii="AOK Buenos Aires" w:hAnsi="AOK Buenos Aires"/>
              </w:rPr>
            </w:pPr>
          </w:p>
        </w:tc>
        <w:tc>
          <w:tcPr>
            <w:tcW w:w="6268" w:type="dxa"/>
            <w:tcBorders>
              <w:top w:val="single" w:sz="4" w:space="0" w:color="auto"/>
            </w:tcBorders>
            <w:shd w:val="clear" w:color="auto" w:fill="auto"/>
          </w:tcPr>
          <w:p w14:paraId="79E49F16" w14:textId="77777777" w:rsidR="00F33156" w:rsidRPr="00153784" w:rsidRDefault="00F33156" w:rsidP="000B5287">
            <w:pPr>
              <w:pStyle w:val="RFEText100"/>
              <w:rPr>
                <w:rFonts w:ascii="AOK Buenos Aires" w:hAnsi="AOK Buenos Aires"/>
              </w:rPr>
            </w:pPr>
          </w:p>
          <w:p w14:paraId="52B80D18" w14:textId="77777777" w:rsidR="00D51241" w:rsidRPr="00153784" w:rsidRDefault="00D51241" w:rsidP="000B5287">
            <w:pPr>
              <w:pStyle w:val="RFEText100"/>
              <w:rPr>
                <w:rFonts w:ascii="AOK Buenos Aires" w:hAnsi="AOK Buenos Aires"/>
              </w:rPr>
            </w:pPr>
          </w:p>
          <w:p w14:paraId="79DB4687" w14:textId="77777777" w:rsidR="00F33156" w:rsidRPr="00153784" w:rsidRDefault="00F33156" w:rsidP="000B5287">
            <w:pPr>
              <w:pStyle w:val="RFEText100"/>
              <w:rPr>
                <w:rFonts w:ascii="AOK Buenos Aires" w:hAnsi="AOK Buenos Aires"/>
              </w:rPr>
            </w:pPr>
          </w:p>
          <w:p w14:paraId="6C2DB010"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2FC83BF1" w14:textId="77777777" w:rsidR="00F33156" w:rsidRPr="00153784" w:rsidRDefault="00F33156" w:rsidP="000B5287">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Firmenstempel</w:t>
            </w:r>
          </w:p>
        </w:tc>
      </w:tr>
    </w:tbl>
    <w:p w14:paraId="1AE7F7F0" w14:textId="77777777" w:rsidR="00F33156" w:rsidRPr="00153784" w:rsidRDefault="00F33156" w:rsidP="00F33156">
      <w:pPr>
        <w:pStyle w:val="RFEText12berschrift"/>
        <w:rPr>
          <w:rFonts w:ascii="AOK Buenos Aires" w:hAnsi="AOK Buenos Aires"/>
        </w:rPr>
      </w:pPr>
      <w:r w:rsidRPr="00153784">
        <w:rPr>
          <w:rFonts w:ascii="AOK Buenos Aires" w:hAnsi="AOK Buenos Aires"/>
        </w:rPr>
        <w:t>Mitglied 4</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4F546AA3"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501F6D01"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60A5AFC1"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3C7884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748BBBCA"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2FB026A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4876CBB"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68C484DA"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562996B4"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713F306" w14:textId="77777777" w:rsidTr="000B5287">
        <w:tc>
          <w:tcPr>
            <w:tcW w:w="2999" w:type="dxa"/>
            <w:tcBorders>
              <w:top w:val="single" w:sz="4" w:space="0" w:color="auto"/>
            </w:tcBorders>
            <w:shd w:val="clear" w:color="auto" w:fill="auto"/>
          </w:tcPr>
          <w:p w14:paraId="2A6306A5" w14:textId="77777777" w:rsidR="00F33156" w:rsidRPr="00153784" w:rsidRDefault="00F33156" w:rsidP="000B5287">
            <w:pPr>
              <w:pStyle w:val="RFEText115"/>
              <w:rPr>
                <w:rFonts w:ascii="AOK Buenos Aires" w:hAnsi="AOK Buenos Aires"/>
              </w:rPr>
            </w:pPr>
          </w:p>
        </w:tc>
        <w:tc>
          <w:tcPr>
            <w:tcW w:w="6268" w:type="dxa"/>
            <w:tcBorders>
              <w:top w:val="single" w:sz="4" w:space="0" w:color="auto"/>
            </w:tcBorders>
            <w:shd w:val="clear" w:color="auto" w:fill="auto"/>
          </w:tcPr>
          <w:p w14:paraId="3402B113" w14:textId="77777777" w:rsidR="00F33156" w:rsidRPr="00153784" w:rsidRDefault="00F33156" w:rsidP="000B5287">
            <w:pPr>
              <w:pStyle w:val="RFEText100"/>
              <w:rPr>
                <w:rFonts w:ascii="AOK Buenos Aires" w:hAnsi="AOK Buenos Aires"/>
              </w:rPr>
            </w:pPr>
          </w:p>
          <w:p w14:paraId="664FE42A" w14:textId="77777777" w:rsidR="00D51241" w:rsidRPr="00153784" w:rsidRDefault="00D51241" w:rsidP="000B5287">
            <w:pPr>
              <w:pStyle w:val="RFEText100"/>
              <w:rPr>
                <w:rFonts w:ascii="AOK Buenos Aires" w:hAnsi="AOK Buenos Aires"/>
              </w:rPr>
            </w:pPr>
          </w:p>
          <w:p w14:paraId="21F11D4A" w14:textId="77777777" w:rsidR="00F33156" w:rsidRPr="00153784" w:rsidRDefault="00F33156" w:rsidP="000B5287">
            <w:pPr>
              <w:pStyle w:val="RFEText100"/>
              <w:rPr>
                <w:rFonts w:ascii="AOK Buenos Aires" w:hAnsi="AOK Buenos Aires"/>
              </w:rPr>
            </w:pPr>
          </w:p>
          <w:p w14:paraId="39FD674A"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49705FB1" w14:textId="77777777" w:rsidR="00F33156" w:rsidRPr="00153784" w:rsidRDefault="00F33156" w:rsidP="00D51241">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w:t>
            </w:r>
            <w:r w:rsidRPr="00153784">
              <w:rPr>
                <w:rFonts w:ascii="AOK Buenos Aires" w:hAnsi="AOK Buenos Aires"/>
              </w:rPr>
              <w:t>tempel</w:t>
            </w:r>
          </w:p>
        </w:tc>
      </w:tr>
    </w:tbl>
    <w:p w14:paraId="535F1255" w14:textId="77777777" w:rsidR="00F33156" w:rsidRPr="00153784" w:rsidRDefault="00F33156" w:rsidP="00D51241">
      <w:pPr>
        <w:pStyle w:val="RFEText115"/>
        <w:rPr>
          <w:rFonts w:ascii="AOK Buenos Aires" w:hAnsi="AOK Buenos Aires"/>
        </w:rPr>
      </w:pPr>
    </w:p>
    <w:sectPr w:rsidR="00F33156" w:rsidRPr="00153784" w:rsidSect="00153784">
      <w:headerReference w:type="default" r:id="rId7"/>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EE24" w14:textId="77777777" w:rsidR="00153784" w:rsidRDefault="00153784" w:rsidP="00D51241">
      <w:r>
        <w:separator/>
      </w:r>
    </w:p>
  </w:endnote>
  <w:endnote w:type="continuationSeparator" w:id="0">
    <w:p w14:paraId="01830359" w14:textId="77777777" w:rsidR="00153784" w:rsidRDefault="00153784" w:rsidP="00D5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F608" w14:textId="77777777" w:rsidR="00153784" w:rsidRDefault="00153784" w:rsidP="00D51241">
      <w:r>
        <w:separator/>
      </w:r>
    </w:p>
  </w:footnote>
  <w:footnote w:type="continuationSeparator" w:id="0">
    <w:p w14:paraId="3753C15E" w14:textId="77777777" w:rsidR="00153784" w:rsidRDefault="00153784" w:rsidP="00D5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52C8" w14:textId="77777777" w:rsidR="00153784" w:rsidRPr="00153784" w:rsidRDefault="00153784" w:rsidP="00153784">
    <w:pPr>
      <w:pStyle w:val="Kopfzeile"/>
      <w:jc w:val="center"/>
      <w:rPr>
        <w:rFonts w:ascii="AOK Buenos Aires" w:hAnsi="AOK Buenos Aires"/>
        <w:sz w:val="16"/>
        <w:szCs w:val="16"/>
      </w:rPr>
    </w:pPr>
    <w:bookmarkStart w:id="0" w:name="_Hlk227581998"/>
    <w:bookmarkStart w:id="1" w:name="_Hlk227581999"/>
    <w:bookmarkStart w:id="2" w:name="_Hlk227582074"/>
    <w:bookmarkStart w:id="3" w:name="_Hlk227582075"/>
    <w:r w:rsidRPr="00153784">
      <w:rPr>
        <w:rFonts w:ascii="AOK Buenos Aires" w:hAnsi="AOK Buenos Aires"/>
        <w:sz w:val="16"/>
        <w:szCs w:val="16"/>
      </w:rPr>
      <w:t>Anlage 13: Erklärung einer Bietergemeinschaft</w:t>
    </w:r>
  </w:p>
  <w:p w14:paraId="661E3E44" w14:textId="7606823F" w:rsidR="00153784" w:rsidRPr="00153784" w:rsidRDefault="00153784" w:rsidP="00153784">
    <w:pPr>
      <w:pStyle w:val="Kopfzeile"/>
      <w:jc w:val="center"/>
      <w:rPr>
        <w:rFonts w:ascii="AOK Buenos Aires" w:hAnsi="AOK Buenos Aires"/>
        <w:sz w:val="16"/>
        <w:szCs w:val="16"/>
      </w:rPr>
    </w:pPr>
    <w:r w:rsidRPr="00153784">
      <w:rPr>
        <w:rFonts w:ascii="AOK Buenos Aires" w:hAnsi="AOK Buenos Aires"/>
        <w:sz w:val="16"/>
        <w:szCs w:val="16"/>
      </w:rPr>
      <w:t xml:space="preserve">zur Ausschreibung des AOK-Bundesverbandes „Einrichtung eines hochwertigen Studios zur Produktion von internen und externen Videoinhalten – hier </w:t>
    </w:r>
    <w:proofErr w:type="spellStart"/>
    <w:r w:rsidR="00C90758" w:rsidRPr="00C90758">
      <w:rPr>
        <w:rFonts w:ascii="AOK Buenos Aires" w:hAnsi="AOK Buenos Aires"/>
        <w:sz w:val="16"/>
        <w:szCs w:val="16"/>
      </w:rPr>
      <w:t>Setbau</w:t>
    </w:r>
    <w:proofErr w:type="spellEnd"/>
    <w:r w:rsidR="00C90758" w:rsidRPr="00C90758">
      <w:rPr>
        <w:rFonts w:ascii="AOK Buenos Aires" w:hAnsi="AOK Buenos Aires"/>
        <w:sz w:val="16"/>
        <w:szCs w:val="16"/>
      </w:rPr>
      <w:t xml:space="preserve"> und Möbelbau</w:t>
    </w:r>
    <w:r w:rsidRPr="00153784">
      <w:rPr>
        <w:rFonts w:ascii="AOK Buenos Aires" w:hAnsi="AOK Buenos Aires"/>
        <w:sz w:val="16"/>
        <w:szCs w:val="16"/>
      </w:rPr>
      <w:t>“</w:t>
    </w:r>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C4F3D"/>
    <w:multiLevelType w:val="multilevel"/>
    <w:tmpl w:val="4DECD0F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num w:numId="1" w16cid:durableId="60407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X6x7RaS9XivVZYaWEpdVqRwGNfTGkcX0ZdTC7+8luucIRpWe97j+bETKfJ30ochvmwg2mT2S9bxi2/bP/nPaDg==" w:salt="VMwVEDuS9wF9fwvkjallY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784"/>
    <w:rsid w:val="000B5287"/>
    <w:rsid w:val="000E4E12"/>
    <w:rsid w:val="00145BCD"/>
    <w:rsid w:val="00153784"/>
    <w:rsid w:val="001B15A0"/>
    <w:rsid w:val="002445EF"/>
    <w:rsid w:val="002F0AF7"/>
    <w:rsid w:val="003A5F99"/>
    <w:rsid w:val="003D05E6"/>
    <w:rsid w:val="00410F53"/>
    <w:rsid w:val="004647C5"/>
    <w:rsid w:val="006E5677"/>
    <w:rsid w:val="007C26BE"/>
    <w:rsid w:val="007D20E1"/>
    <w:rsid w:val="00810533"/>
    <w:rsid w:val="00830F46"/>
    <w:rsid w:val="00871021"/>
    <w:rsid w:val="009268C8"/>
    <w:rsid w:val="00983700"/>
    <w:rsid w:val="00A42843"/>
    <w:rsid w:val="00A92EAB"/>
    <w:rsid w:val="00AD5AB8"/>
    <w:rsid w:val="00BB2B79"/>
    <w:rsid w:val="00C90758"/>
    <w:rsid w:val="00D51241"/>
    <w:rsid w:val="00D7769F"/>
    <w:rsid w:val="00E543EC"/>
    <w:rsid w:val="00F03551"/>
    <w:rsid w:val="00F331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ABE18C"/>
  <w15:chartTrackingRefBased/>
  <w15:docId w15:val="{C5A861F3-0774-4709-8048-EEBF975DE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156"/>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F33156"/>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F33156"/>
    <w:pPr>
      <w:spacing w:after="360"/>
      <w:jc w:val="center"/>
    </w:pPr>
    <w:rPr>
      <w:b/>
      <w:color w:val="000000"/>
      <w:sz w:val="36"/>
      <w:szCs w:val="40"/>
      <w:lang w:eastAsia="en-US"/>
    </w:rPr>
  </w:style>
  <w:style w:type="paragraph" w:customStyle="1" w:styleId="RFEText12berschrift">
    <w:name w:val="RFE Text 1.2 Überschrift"/>
    <w:basedOn w:val="RFEText115"/>
    <w:qFormat/>
    <w:rsid w:val="00F33156"/>
    <w:pPr>
      <w:tabs>
        <w:tab w:val="clear" w:pos="284"/>
        <w:tab w:val="clear" w:pos="500"/>
      </w:tabs>
      <w:spacing w:before="240"/>
    </w:pPr>
    <w:rPr>
      <w:b/>
    </w:rPr>
  </w:style>
  <w:style w:type="paragraph" w:customStyle="1" w:styleId="RFETextBullet1">
    <w:name w:val="RFE Text Bullet 1"/>
    <w:basedOn w:val="RFEText115"/>
    <w:qFormat/>
    <w:rsid w:val="00F33156"/>
    <w:pPr>
      <w:numPr>
        <w:numId w:val="1"/>
      </w:numPr>
      <w:tabs>
        <w:tab w:val="clear" w:pos="284"/>
        <w:tab w:val="clear" w:pos="500"/>
      </w:tabs>
    </w:pPr>
    <w:rPr>
      <w:color w:val="000000"/>
      <w:szCs w:val="22"/>
      <w:lang w:eastAsia="en-US"/>
    </w:rPr>
  </w:style>
  <w:style w:type="paragraph" w:customStyle="1" w:styleId="RFEText150">
    <w:name w:val="RFE Text 150"/>
    <w:basedOn w:val="Standard"/>
    <w:qFormat/>
    <w:rsid w:val="00F33156"/>
    <w:pPr>
      <w:spacing w:before="240" w:after="120" w:line="360" w:lineRule="auto"/>
      <w:jc w:val="both"/>
    </w:pPr>
    <w:rPr>
      <w:color w:val="000000"/>
      <w:szCs w:val="24"/>
      <w:lang w:eastAsia="en-US"/>
    </w:rPr>
  </w:style>
  <w:style w:type="paragraph" w:customStyle="1" w:styleId="RFEText100">
    <w:name w:val="RFE Text 100"/>
    <w:basedOn w:val="Standard"/>
    <w:qFormat/>
    <w:rsid w:val="00F33156"/>
    <w:pPr>
      <w:spacing w:before="120" w:after="120"/>
    </w:pPr>
  </w:style>
  <w:style w:type="paragraph" w:customStyle="1" w:styleId="RFEText150Bullet1">
    <w:name w:val="RFE Text 150 Bullet 1"/>
    <w:basedOn w:val="RFETextBullet1"/>
    <w:qFormat/>
    <w:rsid w:val="00F33156"/>
    <w:pPr>
      <w:spacing w:line="360" w:lineRule="auto"/>
    </w:pPr>
  </w:style>
  <w:style w:type="paragraph" w:styleId="Kopfzeile">
    <w:name w:val="header"/>
    <w:basedOn w:val="Standard"/>
    <w:link w:val="KopfzeileZchn"/>
    <w:unhideWhenUsed/>
    <w:rsid w:val="00D51241"/>
    <w:pPr>
      <w:tabs>
        <w:tab w:val="center" w:pos="4536"/>
        <w:tab w:val="right" w:pos="9072"/>
      </w:tabs>
    </w:pPr>
  </w:style>
  <w:style w:type="character" w:customStyle="1" w:styleId="KopfzeileZchn">
    <w:name w:val="Kopfzeile Zchn"/>
    <w:link w:val="Kopfzeile"/>
    <w:uiPriority w:val="99"/>
    <w:rsid w:val="00D51241"/>
    <w:rPr>
      <w:rFonts w:ascii="Arial" w:eastAsia="Times New Roman" w:hAnsi="Arial" w:cs="Times New Roman"/>
      <w:szCs w:val="20"/>
      <w:lang w:eastAsia="de-DE"/>
    </w:rPr>
  </w:style>
  <w:style w:type="paragraph" w:styleId="Fuzeile">
    <w:name w:val="footer"/>
    <w:basedOn w:val="Standard"/>
    <w:link w:val="FuzeileZchn"/>
    <w:uiPriority w:val="99"/>
    <w:unhideWhenUsed/>
    <w:rsid w:val="00D51241"/>
    <w:pPr>
      <w:tabs>
        <w:tab w:val="center" w:pos="4536"/>
        <w:tab w:val="right" w:pos="9072"/>
      </w:tabs>
    </w:pPr>
  </w:style>
  <w:style w:type="character" w:customStyle="1" w:styleId="FuzeileZchn">
    <w:name w:val="Fußzeile Zchn"/>
    <w:link w:val="Fuzeile"/>
    <w:uiPriority w:val="99"/>
    <w:rsid w:val="00D51241"/>
    <w:rPr>
      <w:rFonts w:ascii="Arial" w:eastAsia="Times New Roman" w:hAnsi="Arial" w:cs="Times New Roman"/>
      <w:szCs w:val="20"/>
      <w:lang w:eastAsia="de-DE"/>
    </w:rPr>
  </w:style>
  <w:style w:type="paragraph" w:customStyle="1" w:styleId="RFEKopfzeile">
    <w:name w:val="RFE Kopfzeile"/>
    <w:basedOn w:val="Standard"/>
    <w:qFormat/>
    <w:rsid w:val="00D51241"/>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D51241"/>
    <w:pPr>
      <w:jc w:val="right"/>
    </w:pPr>
    <w:rPr>
      <w:spacing w:val="-1"/>
      <w:sz w:val="16"/>
    </w:rPr>
  </w:style>
  <w:style w:type="paragraph" w:customStyle="1" w:styleId="RFE2Titeltext">
    <w:name w:val="RFE 2 Titeltext"/>
    <w:basedOn w:val="Standard"/>
    <w:qFormat/>
    <w:rsid w:val="00D51241"/>
    <w:pPr>
      <w:tabs>
        <w:tab w:val="center" w:pos="4536"/>
        <w:tab w:val="right" w:pos="9072"/>
      </w:tabs>
      <w:spacing w:after="120"/>
      <w:jc w:val="center"/>
    </w:pPr>
    <w:rPr>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Erkl&#228;rung%20Bietergemeinschaft.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xx Erklärung Bietergemeinschaft</Template>
  <TotalTime>0</TotalTime>
  <Pages>4</Pages>
  <Words>433</Words>
  <Characters>2732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Schellschmidt, Carlotta</dc:creator>
  <cp:keywords/>
  <cp:lastModifiedBy>Schellschmidt, Carlotta</cp:lastModifiedBy>
  <cp:revision>2</cp:revision>
  <dcterms:created xsi:type="dcterms:W3CDTF">2026-05-06T12:04:00Z</dcterms:created>
  <dcterms:modified xsi:type="dcterms:W3CDTF">2026-05-06T12:04:00Z</dcterms:modified>
</cp:coreProperties>
</file>